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E9FB9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39E23959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EED90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C8C2C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Sep.1442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Launceston, Cornwall,</w:t>
      </w:r>
    </w:p>
    <w:p w14:paraId="578A4C2D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Nicholas Hawley(q.v.).</w:t>
      </w:r>
    </w:p>
    <w:p w14:paraId="6F992C2B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26-100)</w:t>
      </w:r>
    </w:p>
    <w:p w14:paraId="624054F2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7B456" w14:textId="77777777" w:rsidR="008F13E8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E1AB7" w14:textId="77777777" w:rsidR="008F13E8" w:rsidRPr="001B31A9" w:rsidRDefault="008F13E8" w:rsidP="008F13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2021</w:t>
      </w:r>
    </w:p>
    <w:p w14:paraId="4CE55207" w14:textId="27739F4C" w:rsidR="00BA00AB" w:rsidRPr="008F13E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F1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2C170" w14:textId="77777777" w:rsidR="008F13E8" w:rsidRDefault="008F13E8" w:rsidP="009139A6">
      <w:r>
        <w:separator/>
      </w:r>
    </w:p>
  </w:endnote>
  <w:endnote w:type="continuationSeparator" w:id="0">
    <w:p w14:paraId="332D7C13" w14:textId="77777777" w:rsidR="008F13E8" w:rsidRDefault="008F13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52C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4D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A2B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8BD1F" w14:textId="77777777" w:rsidR="008F13E8" w:rsidRDefault="008F13E8" w:rsidP="009139A6">
      <w:r>
        <w:separator/>
      </w:r>
    </w:p>
  </w:footnote>
  <w:footnote w:type="continuationSeparator" w:id="0">
    <w:p w14:paraId="1D3FB53C" w14:textId="77777777" w:rsidR="008F13E8" w:rsidRDefault="008F13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B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A3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40F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E8"/>
    <w:rsid w:val="000666E0"/>
    <w:rsid w:val="002510B7"/>
    <w:rsid w:val="005C130B"/>
    <w:rsid w:val="00826F5C"/>
    <w:rsid w:val="008F13E8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8AE9"/>
  <w15:chartTrackingRefBased/>
  <w15:docId w15:val="{5F891284-84DD-4E7E-A9BA-592681F0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13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2021-11-30T21:15:00Z</dcterms:created>
  <dcterms:modified xsi:type="dcterms:W3CDTF">2021-11-30T21:15:00Z</dcterms:modified>
</cp:coreProperties>
</file>